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A6" w:rsidRPr="00332AC9" w:rsidRDefault="009B3CA6" w:rsidP="004B69F7">
      <w:pPr>
        <w:rPr>
          <w:lang w:val="ru-RU"/>
        </w:rPr>
      </w:pPr>
    </w:p>
    <w:p w:rsidR="009B3CA6" w:rsidRDefault="009B3CA6" w:rsidP="004B69F7">
      <w:pPr>
        <w:framePr w:hSpace="141" w:wrap="around" w:vAnchor="text" w:hAnchor="page" w:x="6016" w:y="1"/>
        <w:rPr>
          <w:noProof/>
        </w:rPr>
      </w:pPr>
      <w:r w:rsidRPr="00033D1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B3CA6" w:rsidRDefault="009B3CA6" w:rsidP="004B69F7">
      <w:pPr>
        <w:jc w:val="center"/>
        <w:rPr>
          <w:rFonts w:cs="Tahoma"/>
          <w:b/>
          <w:sz w:val="28"/>
          <w:szCs w:val="28"/>
        </w:rPr>
      </w:pPr>
    </w:p>
    <w:p w:rsidR="009B3CA6" w:rsidRDefault="009B3CA6" w:rsidP="004B69F7">
      <w:pPr>
        <w:jc w:val="center"/>
        <w:rPr>
          <w:rFonts w:cs="Tahoma"/>
          <w:b/>
          <w:sz w:val="28"/>
          <w:szCs w:val="28"/>
        </w:rPr>
      </w:pPr>
    </w:p>
    <w:p w:rsidR="009B3CA6" w:rsidRDefault="009B3CA6" w:rsidP="004B69F7">
      <w:pPr>
        <w:jc w:val="center"/>
        <w:rPr>
          <w:rFonts w:cs="Tahoma"/>
          <w:b/>
          <w:sz w:val="28"/>
          <w:szCs w:val="28"/>
        </w:rPr>
      </w:pPr>
    </w:p>
    <w:p w:rsidR="009B3CA6" w:rsidRDefault="009B3CA6" w:rsidP="004B69F7">
      <w:pPr>
        <w:jc w:val="center"/>
        <w:rPr>
          <w:rFonts w:cs="Tahoma"/>
          <w:b/>
          <w:sz w:val="28"/>
          <w:szCs w:val="28"/>
        </w:rPr>
      </w:pPr>
    </w:p>
    <w:p w:rsidR="009B3CA6" w:rsidRDefault="009B3CA6" w:rsidP="004B69F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B3CA6" w:rsidRDefault="009B3CA6" w:rsidP="004B69F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B3CA6" w:rsidRDefault="009B3CA6" w:rsidP="004B69F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B3CA6" w:rsidRPr="0039378D" w:rsidRDefault="009B3CA6" w:rsidP="004B69F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B3CA6" w:rsidRDefault="009B3CA6" w:rsidP="004B69F7"/>
    <w:p w:rsidR="009B3CA6" w:rsidRPr="0039378D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 xml:space="preserve">31 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240 -</w:t>
      </w:r>
      <w:r w:rsidRPr="0039378D">
        <w:rPr>
          <w:sz w:val="28"/>
          <w:szCs w:val="28"/>
        </w:rPr>
        <w:t xml:space="preserve">к </w:t>
      </w:r>
    </w:p>
    <w:p w:rsidR="009B3CA6" w:rsidRPr="0039378D" w:rsidRDefault="009B3CA6" w:rsidP="004B69F7">
      <w:pPr>
        <w:rPr>
          <w:b/>
        </w:rPr>
      </w:pPr>
    </w:p>
    <w:p w:rsidR="009B3CA6" w:rsidRDefault="009B3CA6" w:rsidP="004B69F7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щорічноїосновної </w:t>
      </w:r>
    </w:p>
    <w:p w:rsidR="009B3CA6" w:rsidRPr="005B6AF9" w:rsidRDefault="009B3CA6" w:rsidP="004B69F7">
      <w:pPr>
        <w:rPr>
          <w:b/>
          <w:sz w:val="28"/>
        </w:rPr>
      </w:pPr>
      <w:r>
        <w:rPr>
          <w:b/>
          <w:sz w:val="28"/>
        </w:rPr>
        <w:t>відпустки БУЗІЯН Н.В.</w:t>
      </w:r>
    </w:p>
    <w:p w:rsidR="009B3CA6" w:rsidRDefault="009B3CA6" w:rsidP="004B69F7">
      <w:pPr>
        <w:jc w:val="center"/>
        <w:rPr>
          <w:sz w:val="28"/>
        </w:rPr>
      </w:pPr>
    </w:p>
    <w:p w:rsidR="009B3CA6" w:rsidRPr="001B36F7" w:rsidRDefault="009B3CA6" w:rsidP="004B69F7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заявуБузіян Н.В.:</w:t>
      </w:r>
    </w:p>
    <w:p w:rsidR="009B3CA6" w:rsidRDefault="009B3CA6" w:rsidP="004B69F7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БУЗІЯН Наталії Віталіївні,  головному спеціалісту в</w:t>
      </w:r>
      <w:r w:rsidRPr="005B6AF9">
        <w:t>ідділу бухгалтерського</w:t>
      </w:r>
      <w:r>
        <w:t xml:space="preserve"> обліку, звітності та фінансово </w:t>
      </w:r>
      <w:r w:rsidRPr="005B6AF9">
        <w:t>господарського забезпечення</w:t>
      </w:r>
      <w:r>
        <w:t xml:space="preserve"> міської ради,  частину щорічної основної відпустки тривалістю </w:t>
      </w:r>
      <w:r w:rsidRPr="00171D48">
        <w:rPr>
          <w:highlight w:val="black"/>
        </w:rPr>
        <w:t>20 календарних днівз 09 вересня  2021 року по 28 вересня 2021 року включно,  за період роботи з 01 січня 2021 року по 31 грудня  2021 року.</w:t>
      </w:r>
      <w:r>
        <w:t xml:space="preserve"> </w:t>
      </w:r>
    </w:p>
    <w:p w:rsidR="009B3CA6" w:rsidRDefault="009B3CA6" w:rsidP="004B69F7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0" w:name="_GoBack"/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БУЗІЯН </w:t>
      </w:r>
      <w:bookmarkEnd w:id="0"/>
      <w:r>
        <w:rPr>
          <w:sz w:val="28"/>
          <w:szCs w:val="28"/>
        </w:rPr>
        <w:t>Наталії Віталіївні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9B3CA6" w:rsidRPr="005B6AF9" w:rsidRDefault="009B3CA6" w:rsidP="004B69F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9B3CA6" w:rsidRDefault="009B3CA6" w:rsidP="004B69F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О.М.</w:t>
      </w:r>
    </w:p>
    <w:p w:rsidR="009B3CA6" w:rsidRPr="0039378D" w:rsidRDefault="009B3CA6" w:rsidP="004B69F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Бузіян Н.В.  від  26  серпня  2021 року.</w:t>
      </w:r>
    </w:p>
    <w:p w:rsidR="009B3CA6" w:rsidRPr="0039378D" w:rsidRDefault="009B3CA6" w:rsidP="004B69F7">
      <w:pPr>
        <w:pStyle w:val="Heading2"/>
      </w:pPr>
    </w:p>
    <w:p w:rsidR="009B3CA6" w:rsidRPr="000917CC" w:rsidRDefault="009B3CA6" w:rsidP="004B69F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9B3CA6" w:rsidRDefault="009B3CA6" w:rsidP="004B69F7">
      <w:pPr>
        <w:pStyle w:val="Heading2"/>
      </w:pPr>
    </w:p>
    <w:p w:rsidR="009B3CA6" w:rsidRDefault="009B3CA6" w:rsidP="004B69F7">
      <w:pPr>
        <w:pStyle w:val="Heading2"/>
      </w:pPr>
    </w:p>
    <w:p w:rsidR="009B3CA6" w:rsidRDefault="009B3CA6" w:rsidP="004B69F7">
      <w:pPr>
        <w:pStyle w:val="Heading2"/>
      </w:pPr>
      <w:r>
        <w:t>З розпорядженням ознайомлена</w:t>
      </w:r>
      <w:r>
        <w:tab/>
        <w:t>_____________    Н.Бузіян</w:t>
      </w:r>
    </w:p>
    <w:p w:rsidR="009B3CA6" w:rsidRPr="002D6B80" w:rsidRDefault="009B3CA6" w:rsidP="004B69F7">
      <w:pPr>
        <w:rPr>
          <w:u w:val="single"/>
        </w:rPr>
      </w:pPr>
    </w:p>
    <w:p w:rsidR="009B3CA6" w:rsidRDefault="009B3CA6" w:rsidP="004B69F7"/>
    <w:p w:rsidR="009B3CA6" w:rsidRDefault="009B3CA6" w:rsidP="004B69F7"/>
    <w:p w:rsidR="009B3CA6" w:rsidRDefault="009B3CA6" w:rsidP="004B69F7"/>
    <w:p w:rsidR="009B3CA6" w:rsidRPr="00E96A52" w:rsidRDefault="009B3CA6" w:rsidP="004B69F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B3CA6" w:rsidRPr="00E96A52" w:rsidRDefault="009B3CA6" w:rsidP="004B69F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31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240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B3CA6" w:rsidRDefault="009B3CA6" w:rsidP="004B69F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CA6" w:rsidRPr="000A696E" w:rsidRDefault="009B3CA6" w:rsidP="004B69F7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Бузіян Н.В.</w:t>
      </w:r>
    </w:p>
    <w:p w:rsidR="009B3CA6" w:rsidRPr="00A84420" w:rsidRDefault="009B3CA6" w:rsidP="004B69F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CA6" w:rsidRPr="00CF77D5" w:rsidRDefault="009B3CA6" w:rsidP="004B69F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B3CA6" w:rsidRPr="00E05F39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9B3CA6" w:rsidRPr="00E05F39" w:rsidRDefault="009B3CA6" w:rsidP="004B69F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9B3CA6" w:rsidRPr="00E05F39" w:rsidRDefault="009B3CA6" w:rsidP="004B69F7">
      <w:pPr>
        <w:rPr>
          <w:b/>
          <w:sz w:val="28"/>
          <w:szCs w:val="28"/>
        </w:rPr>
      </w:pPr>
    </w:p>
    <w:p w:rsidR="009B3CA6" w:rsidRDefault="009B3CA6" w:rsidP="004B69F7">
      <w:pPr>
        <w:rPr>
          <w:sz w:val="28"/>
          <w:szCs w:val="28"/>
        </w:rPr>
      </w:pPr>
    </w:p>
    <w:p w:rsidR="009B3CA6" w:rsidRPr="00E05F39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9B3CA6" w:rsidRPr="00E05F39" w:rsidRDefault="009B3CA6" w:rsidP="004B69F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9B3CA6" w:rsidRPr="00E05F39" w:rsidRDefault="009B3CA6" w:rsidP="004B69F7">
      <w:pPr>
        <w:rPr>
          <w:sz w:val="28"/>
          <w:szCs w:val="28"/>
        </w:rPr>
      </w:pPr>
    </w:p>
    <w:p w:rsidR="009B3CA6" w:rsidRDefault="009B3CA6" w:rsidP="004B69F7">
      <w:pPr>
        <w:rPr>
          <w:sz w:val="28"/>
          <w:szCs w:val="28"/>
        </w:rPr>
      </w:pPr>
    </w:p>
    <w:p w:rsidR="009B3CA6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9B3CA6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І.Стойкова</w:t>
      </w:r>
    </w:p>
    <w:p w:rsidR="009B3CA6" w:rsidRDefault="009B3CA6" w:rsidP="004B69F7">
      <w:pPr>
        <w:rPr>
          <w:sz w:val="28"/>
          <w:szCs w:val="28"/>
        </w:rPr>
      </w:pPr>
    </w:p>
    <w:p w:rsidR="009B3CA6" w:rsidRPr="00F50265" w:rsidRDefault="009B3CA6" w:rsidP="004B69F7">
      <w:pPr>
        <w:rPr>
          <w:sz w:val="28"/>
          <w:szCs w:val="28"/>
        </w:rPr>
      </w:pPr>
    </w:p>
    <w:p w:rsidR="009B3CA6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9B3CA6" w:rsidRDefault="009B3CA6" w:rsidP="004B69F7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9B3CA6" w:rsidRDefault="009B3CA6" w:rsidP="004B69F7"/>
    <w:p w:rsidR="009B3CA6" w:rsidRDefault="009B3CA6" w:rsidP="004B69F7"/>
    <w:p w:rsidR="009B3CA6" w:rsidRPr="008410F0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Pr="006D7188" w:rsidRDefault="009B3CA6" w:rsidP="004B69F7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 w:rsidP="004B69F7"/>
    <w:p w:rsidR="009B3CA6" w:rsidRDefault="009B3CA6"/>
    <w:sectPr w:rsidR="009B3CA6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9F7"/>
    <w:rsid w:val="00033D14"/>
    <w:rsid w:val="000917CC"/>
    <w:rsid w:val="000A696E"/>
    <w:rsid w:val="00171D48"/>
    <w:rsid w:val="00185F1D"/>
    <w:rsid w:val="001B36F7"/>
    <w:rsid w:val="0022483F"/>
    <w:rsid w:val="00287F89"/>
    <w:rsid w:val="002D6B80"/>
    <w:rsid w:val="003010A8"/>
    <w:rsid w:val="00332AC9"/>
    <w:rsid w:val="00357583"/>
    <w:rsid w:val="0039378D"/>
    <w:rsid w:val="004B69F7"/>
    <w:rsid w:val="005B6AF9"/>
    <w:rsid w:val="005E4AE2"/>
    <w:rsid w:val="006D7188"/>
    <w:rsid w:val="007735AB"/>
    <w:rsid w:val="008410F0"/>
    <w:rsid w:val="009B3CA6"/>
    <w:rsid w:val="00A84420"/>
    <w:rsid w:val="00BE072F"/>
    <w:rsid w:val="00C37068"/>
    <w:rsid w:val="00CF77D5"/>
    <w:rsid w:val="00E05F39"/>
    <w:rsid w:val="00E53314"/>
    <w:rsid w:val="00E96A52"/>
    <w:rsid w:val="00F5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9F7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69F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B69F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4B69F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B69F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B69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B69F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4B69F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4B69F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4B69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69F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F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335</Words>
  <Characters>1913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2021-08-31T08:09:00Z</cp:lastPrinted>
  <dcterms:created xsi:type="dcterms:W3CDTF">2021-08-30T07:21:00Z</dcterms:created>
  <dcterms:modified xsi:type="dcterms:W3CDTF">2022-01-12T07:37:00Z</dcterms:modified>
</cp:coreProperties>
</file>